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C73B02" w14:textId="77777777" w:rsidR="00B74430" w:rsidRDefault="00B74430" w:rsidP="00B744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Sir Thomas BOTILLER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22FB2AE" w14:textId="77777777" w:rsidR="00B74430" w:rsidRDefault="00B74430" w:rsidP="00B744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Ormond. Man-at-arms.</w:t>
      </w:r>
    </w:p>
    <w:p w14:paraId="7AE66B24" w14:textId="77777777" w:rsidR="00B74430" w:rsidRDefault="00B74430" w:rsidP="00B744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4A92B2E" w14:textId="77777777" w:rsidR="00B74430" w:rsidRDefault="00B74430" w:rsidP="00B744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EA723C" w14:textId="77777777" w:rsidR="00B74430" w:rsidRDefault="00B74430" w:rsidP="00B744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752D1846" w14:textId="77777777" w:rsidR="00B74430" w:rsidRDefault="00B74430" w:rsidP="00B744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5E092346" w14:textId="77777777" w:rsidR="00B74430" w:rsidRPr="00065994" w:rsidRDefault="00B74430" w:rsidP="00B7443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1F9B195C" w14:textId="77777777" w:rsidR="00B74430" w:rsidRDefault="00B74430" w:rsidP="00B7443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C28AB9A" w14:textId="77777777" w:rsidR="00B74430" w:rsidRDefault="00B74430" w:rsidP="00B744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F4BE9DE" w14:textId="77777777" w:rsidR="00B74430" w:rsidRDefault="00B74430" w:rsidP="00B744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E57C8F4" w14:textId="77777777" w:rsidR="00B74430" w:rsidRDefault="00B74430" w:rsidP="00B744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20 April 2024</w:t>
      </w:r>
    </w:p>
    <w:p w14:paraId="6953D7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EFFE1" w14:textId="77777777" w:rsidR="00B74430" w:rsidRDefault="00B74430" w:rsidP="009139A6">
      <w:r>
        <w:separator/>
      </w:r>
    </w:p>
  </w:endnote>
  <w:endnote w:type="continuationSeparator" w:id="0">
    <w:p w14:paraId="0710FE49" w14:textId="77777777" w:rsidR="00B74430" w:rsidRDefault="00B744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BB1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52E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DD2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CB7FE" w14:textId="77777777" w:rsidR="00B74430" w:rsidRDefault="00B74430" w:rsidP="009139A6">
      <w:r>
        <w:separator/>
      </w:r>
    </w:p>
  </w:footnote>
  <w:footnote w:type="continuationSeparator" w:id="0">
    <w:p w14:paraId="2BA580EA" w14:textId="77777777" w:rsidR="00B74430" w:rsidRDefault="00B744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256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F67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5E6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43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129B2"/>
    <w:rsid w:val="00A3176C"/>
    <w:rsid w:val="00AE65F8"/>
    <w:rsid w:val="00B74430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AF990"/>
  <w15:chartTrackingRefBased/>
  <w15:docId w15:val="{F63D3C1D-B750-4323-A918-51D14670B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2024-07-27T14:23:00Z</dcterms:created>
  <dcterms:modified xsi:type="dcterms:W3CDTF">2024-07-27T14:23:00Z</dcterms:modified>
</cp:coreProperties>
</file>